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573"/>
      </w:tblGrid>
      <w:tr w:rsidR="002F054A" w:rsidRPr="003B7C5A" w:rsidTr="00BE16DE">
        <w:trPr>
          <w:trHeight w:val="617"/>
          <w:tblHeader/>
        </w:trPr>
        <w:tc>
          <w:tcPr>
            <w:tcW w:w="9385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34E1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4526AF" w:rsidRPr="003B7C5A" w:rsidTr="00BE16DE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526AF" w:rsidRPr="004526AF" w:rsidRDefault="004526AF" w:rsidP="004526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452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26AF" w:rsidRPr="004526AF" w:rsidRDefault="004526AF" w:rsidP="004526AF">
            <w:pPr>
              <w:rPr>
                <w:sz w:val="32"/>
                <w:szCs w:val="32"/>
              </w:rPr>
            </w:pPr>
            <w:r w:rsidRPr="004526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สถาบันการศึกษาสามารถใช้งานได้อย่างต่อเน</w:t>
            </w:r>
            <w:r w:rsidRPr="004526AF"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ื่</w:t>
            </w:r>
            <w:r w:rsidRPr="004526AF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อง (เฉพาะแกนหลัก)</w:t>
            </w:r>
          </w:p>
        </w:tc>
      </w:tr>
      <w:tr w:rsidR="002F054A" w:rsidRPr="003B7C5A" w:rsidTr="00BE16DE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40020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รองศาสตราจารย์สมศักดิ์ มิตะถา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02 232 4000 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</w:tr>
      <w:tr w:rsidR="002F054A" w:rsidRPr="003B7C5A" w:rsidTr="00BE16DE">
        <w:tc>
          <w:tcPr>
            <w:tcW w:w="5812" w:type="dxa"/>
            <w:gridSpan w:val="2"/>
            <w:tcBorders>
              <w:right w:val="nil"/>
            </w:tcBorders>
          </w:tcPr>
          <w:p w:rsidR="00400202" w:rsidRDefault="002F054A" w:rsidP="0040020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00202" w:rsidRPr="00C145D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นายสุพัชรพงษ์ บัวนาค</w:t>
            </w:r>
          </w:p>
          <w:p w:rsidR="006707C3" w:rsidRDefault="006707C3" w:rsidP="006707C3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นายวิฑิต สัพพัญญวิทย์</w:t>
            </w:r>
          </w:p>
          <w:p w:rsidR="006C7B37" w:rsidRPr="006707C3" w:rsidRDefault="006707C3" w:rsidP="006707C3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นางสาวลักษณา ภูศรี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573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02 232 4000 </w:t>
            </w:r>
            <w:r w:rsidR="0040020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 w:rsidR="0040020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BE16DE">
        <w:trPr>
          <w:trHeight w:val="12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260B00" w:rsidRPr="006C7B37" w:rsidRDefault="006C7B37" w:rsidP="00260B00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ร้อยละของ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ที่สามารถใช้งานเครือข่ายสารสนเทศเพื่อพัฒนาการศึกษา 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(เฉพาะแกนหลัก)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ได้อย่างต่อเนื่อง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บประมาณ </w:t>
            </w:r>
            <w:r w:rsidR="00260B00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="00260B00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เทียบกับปีงบประมาณ</w:t>
            </w:r>
            <w:r w:rsidR="00260B00" w:rsidRPr="007043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พ.ศ.</w:t>
            </w:r>
            <w:r w:rsidR="00260B00" w:rsidRPr="007043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260B00">
              <w:rPr>
                <w:rFonts w:ascii="TH SarabunPSK" w:hAnsi="TH SarabunPSK" w:cs="TH SarabunPSK"/>
                <w:sz w:val="30"/>
                <w:szCs w:val="30"/>
              </w:rPr>
              <w:t>62</w:t>
            </w:r>
          </w:p>
        </w:tc>
      </w:tr>
      <w:tr w:rsidR="002F054A" w:rsidRPr="003B7C5A" w:rsidTr="00BE16DE">
        <w:trPr>
          <w:trHeight w:val="3254"/>
        </w:trPr>
        <w:tc>
          <w:tcPr>
            <w:tcW w:w="9385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86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89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92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 95</w:t>
                  </w:r>
                </w:p>
              </w:tc>
            </w:tr>
            <w:tr w:rsidR="006707C3" w:rsidRPr="003B7C5A" w:rsidTr="002D5F54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07C3" w:rsidRPr="00F108FD" w:rsidRDefault="006707C3" w:rsidP="006707C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07C3" w:rsidRPr="00476F20" w:rsidRDefault="006707C3" w:rsidP="006707C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76F2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98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E16DE">
        <w:trPr>
          <w:trHeight w:val="2242"/>
        </w:trPr>
        <w:tc>
          <w:tcPr>
            <w:tcW w:w="9385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1"/>
              <w:gridCol w:w="1134"/>
              <w:gridCol w:w="1418"/>
              <w:gridCol w:w="1134"/>
              <w:gridCol w:w="1266"/>
            </w:tblGrid>
            <w:tr w:rsidR="002F054A" w:rsidRPr="003B7C5A" w:rsidTr="00842154">
              <w:trPr>
                <w:trHeight w:val="902"/>
                <w:jc w:val="center"/>
              </w:trPr>
              <w:tc>
                <w:tcPr>
                  <w:tcW w:w="430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842154">
              <w:trPr>
                <w:trHeight w:val="856"/>
                <w:jc w:val="center"/>
              </w:trPr>
              <w:tc>
                <w:tcPr>
                  <w:tcW w:w="4301" w:type="dxa"/>
                </w:tcPr>
                <w:p w:rsidR="004032BC" w:rsidRPr="00715346" w:rsidRDefault="00715346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71534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สถาบันการศึกษาสามารถใช้งานได้อย่างต่อ</w:t>
                  </w:r>
                  <w:r w:rsidRPr="00715346">
                    <w:rPr>
                      <w:rFonts w:ascii="TH SarabunPSK" w:hAnsi="TH SarabunPSK" w:cs="TH SarabunPSK" w:hint="cs"/>
                      <w:spacing w:val="-4"/>
                      <w:sz w:val="32"/>
                      <w:szCs w:val="32"/>
                      <w:cs/>
                    </w:rPr>
                    <w:t>เนื่อง</w:t>
                  </w:r>
                  <w:r w:rsidRPr="00715346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 xml:space="preserve"> (เฉพาะแกนหลัก)</w:t>
                  </w:r>
                </w:p>
              </w:tc>
              <w:tc>
                <w:tcPr>
                  <w:tcW w:w="1134" w:type="dxa"/>
                </w:tcPr>
                <w:p w:rsidR="004032BC" w:rsidRPr="00715346" w:rsidRDefault="00260B00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2"/>
                      <w:szCs w:val="32"/>
                      <w:lang w:eastAsia="th-TH"/>
                    </w:rPr>
                  </w:pPr>
                  <w:r w:rsidRPr="0071534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2"/>
                      <w:szCs w:val="32"/>
                      <w:cs/>
                      <w:lang w:eastAsia="th-TH"/>
                    </w:rPr>
                    <w:t>12.5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715346" w:rsidRDefault="00715346" w:rsidP="004032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1534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715346">
                    <w:rPr>
                      <w:rFonts w:ascii="TH SarabunPSK" w:hAnsi="TH SarabunPSK" w:cs="TH SarabunPSK"/>
                      <w:sz w:val="32"/>
                      <w:szCs w:val="32"/>
                    </w:rPr>
                    <w:t>82</w:t>
                  </w:r>
                  <w:r w:rsidRPr="007153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 w:rsidRPr="00715346">
                    <w:rPr>
                      <w:rFonts w:ascii="TH SarabunPSK" w:hAnsi="TH SarabunPSK" w:cs="TH SarabunPSK"/>
                      <w:sz w:val="32"/>
                      <w:szCs w:val="32"/>
                    </w:rPr>
                    <w:t>59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715346" w:rsidRDefault="00BE16DE" w:rsidP="004032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715346" w:rsidRDefault="00BE16DE" w:rsidP="004032BC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0.1250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E16DE">
        <w:trPr>
          <w:trHeight w:val="842"/>
        </w:trPr>
        <w:tc>
          <w:tcPr>
            <w:tcW w:w="9385" w:type="dxa"/>
            <w:gridSpan w:val="3"/>
          </w:tcPr>
          <w:p w:rsidR="00A23570" w:rsidRDefault="003B7C5A" w:rsidP="00A2357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A23570" w:rsidRDefault="00BE16DE" w:rsidP="00A2357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เป้าหมายการดำเนินการในปีงบประมาณ พ.ศ. </w:t>
            </w:r>
            <w:r w:rsidR="00A23570">
              <w:rPr>
                <w:rFonts w:ascii="TH Sarabun New" w:hAnsi="TH Sarabun New" w:cs="TH Sarabun New"/>
                <w:sz w:val="32"/>
                <w:szCs w:val="32"/>
              </w:rPr>
              <w:t>2562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A23570" w:rsidRPr="00A7007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ร้อยละของสถาบันการศึกษาสามารถใช้งานได้อย่างต่อเนื่อง (เฉพาะ</w:t>
            </w:r>
            <w:r w:rsidR="00A23570" w:rsidRPr="00A70079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เครือข่าย</w:t>
            </w:r>
            <w:r w:rsidR="00A23570" w:rsidRPr="00A70079">
              <w:rPr>
                <w:rFonts w:ascii="TH SarabunPSK" w:hAnsi="TH SarabunPSK" w:cs="TH SarabunPSK"/>
                <w:sz w:val="32"/>
                <w:szCs w:val="32"/>
                <w:cs/>
              </w:rPr>
              <w:t>แกนหลัก)</w:t>
            </w:r>
            <w:r w:rsidR="00A235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23570" w:rsidRPr="00A700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="00A23570" w:rsidRPr="00A70079">
              <w:rPr>
                <w:rFonts w:ascii="TH SarabunPSK" w:hAnsi="TH SarabunPSK" w:cs="TH SarabunPSK"/>
                <w:sz w:val="32"/>
                <w:szCs w:val="32"/>
              </w:rPr>
              <w:t>98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ผลการดำเนินการในรอบ 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</w:rPr>
              <w:t xml:space="preserve">6 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>เดือน</w:t>
            </w:r>
            <w:r w:rsidR="00A23570" w:rsidRPr="00A70079">
              <w:rPr>
                <w:rFonts w:ascii="TH Sarabun New" w:hAnsi="TH Sarabun New" w:cs="TH Sarabun New"/>
                <w:spacing w:val="-20"/>
                <w:sz w:val="32"/>
                <w:szCs w:val="32"/>
                <w:cs/>
              </w:rPr>
              <w:t xml:space="preserve"> </w:t>
            </w:r>
            <w:r w:rsidR="00A2357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(ตั้งแต่วันที่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br/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ตุลาคม </w:t>
            </w:r>
            <w:r w:rsidR="00A23570">
              <w:rPr>
                <w:rFonts w:ascii="TH Sarabun New" w:hAnsi="TH Sarabun New" w:cs="TH Sarabun New"/>
                <w:sz w:val="32"/>
                <w:szCs w:val="32"/>
              </w:rPr>
              <w:t>2561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- 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</w:rPr>
              <w:t>31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มีนาคม </w:t>
            </w:r>
            <w:r w:rsidR="00A23570">
              <w:rPr>
                <w:rFonts w:ascii="TH Sarabun New" w:hAnsi="TH Sarabun New" w:cs="TH Sarabun New"/>
                <w:sz w:val="32"/>
                <w:szCs w:val="32"/>
              </w:rPr>
              <w:t>2562</w:t>
            </w:r>
            <w:r w:rsidR="00A2357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) 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  <w:cs/>
              </w:rPr>
              <w:t>คิดเป็น</w:t>
            </w:r>
            <w:r w:rsidR="00A23570" w:rsidRPr="00A70079"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</w:t>
            </w:r>
            <w:r w:rsidR="00A2357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="00A23570" w:rsidRPr="00A70079">
              <w:rPr>
                <w:rFonts w:ascii="TH Sarabun New" w:hAnsi="TH Sarabun New" w:cs="TH Sarabun New" w:hint="cs"/>
                <w:sz w:val="32"/>
                <w:szCs w:val="32"/>
                <w:cs/>
              </w:rPr>
              <w:t>(</w:t>
            </w:r>
            <w:r w:rsidR="00A23570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คิด</w:t>
            </w:r>
            <w:r w:rsidR="00A23570" w:rsidRPr="00A70079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เฉลี่ย</w:t>
            </w:r>
            <w:r w:rsidR="00A23570" w:rsidRPr="00A70079">
              <w:rPr>
                <w:rFonts w:ascii="TH Sarabun New" w:hAnsi="TH Sarabun New" w:cs="TH Sarabun New"/>
                <w:sz w:val="32"/>
                <w:szCs w:val="32"/>
              </w:rPr>
              <w:t xml:space="preserve"> 6 </w:t>
            </w:r>
            <w:r w:rsidR="00A23570" w:rsidRPr="00A7007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เดือน) </w:t>
            </w:r>
            <w:r w:rsidR="00A2357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ร้อยละ </w:t>
            </w:r>
            <w:r w:rsidR="00A23570">
              <w:rPr>
                <w:rFonts w:ascii="TH Sarabun New" w:hAnsi="TH Sarabun New" w:cs="TH Sarabun New"/>
                <w:sz w:val="32"/>
                <w:szCs w:val="32"/>
              </w:rPr>
              <w:t>82</w:t>
            </w:r>
            <w:r w:rsidR="00A23570">
              <w:rPr>
                <w:rFonts w:ascii="TH Sarabun New" w:hAnsi="TH Sarabun New" w:cs="TH Sarabun New"/>
                <w:sz w:val="32"/>
                <w:szCs w:val="32"/>
                <w:cs/>
              </w:rPr>
              <w:t>.</w:t>
            </w:r>
            <w:r w:rsidR="00A23570">
              <w:rPr>
                <w:rFonts w:ascii="TH Sarabun New" w:hAnsi="TH Sarabun New" w:cs="TH Sarabun New"/>
                <w:sz w:val="32"/>
                <w:szCs w:val="32"/>
              </w:rPr>
              <w:t>59</w:t>
            </w:r>
          </w:p>
        </w:tc>
      </w:tr>
      <w:tr w:rsidR="003B7C5A" w:rsidRPr="003B7C5A" w:rsidTr="00BE16DE">
        <w:trPr>
          <w:trHeight w:val="841"/>
        </w:trPr>
        <w:tc>
          <w:tcPr>
            <w:tcW w:w="9385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4E7FD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-</w:t>
            </w:r>
          </w:p>
        </w:tc>
      </w:tr>
      <w:tr w:rsidR="003B7C5A" w:rsidRPr="003B7C5A" w:rsidTr="00BE16DE">
        <w:trPr>
          <w:trHeight w:val="1729"/>
        </w:trPr>
        <w:tc>
          <w:tcPr>
            <w:tcW w:w="9385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BE16DE" w:rsidRDefault="00BE16DE" w:rsidP="00BE16DE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SarabunPSK" w:cs="THSarabunPSK"/>
                <w:color w:val="000000"/>
                <w:sz w:val="32"/>
                <w:szCs w:val="32"/>
                <w:cs/>
              </w:rPr>
              <w:tab/>
            </w:r>
            <w:r w:rsidR="008E29D8" w:rsidRPr="00BE16D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สถาบันการศึกษาไม่สามารถใช้งานเครือข่ายได้เต็มประสิทธิภาพ เนื่องจาก การจัดจ้างบำรุงรักษาอุปกรณ์ระบบเครือข่าย และเครือข่ายสัญญาณเคเบิลใยแก้วนำแสงล่าช้ากว่ากำหนด (ตั้งแต่เดือนตุลาคม 2561 – เดือนมีนาคม 2562)</w:t>
            </w:r>
          </w:p>
        </w:tc>
      </w:tr>
      <w:tr w:rsidR="002F054A" w:rsidRPr="003B7C5A" w:rsidTr="00BE16DE">
        <w:trPr>
          <w:trHeight w:val="851"/>
        </w:trPr>
        <w:tc>
          <w:tcPr>
            <w:tcW w:w="9385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BE16DE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4E7FDB" w:rsidRPr="002D68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 </w:t>
            </w:r>
            <w:r w:rsidR="004E7FDB" w:rsidRPr="002D68EC">
              <w:rPr>
                <w:rFonts w:ascii="TH SarabunPSK" w:hAnsi="TH SarabunPSK" w:cs="TH SarabunPSK"/>
                <w:sz w:val="32"/>
                <w:szCs w:val="32"/>
              </w:rPr>
              <w:t xml:space="preserve">Network monitoring </w:t>
            </w:r>
            <w:r w:rsidR="004E7FDB" w:rsidRPr="002D68EC">
              <w:rPr>
                <w:rFonts w:ascii="TH SarabunPSK" w:hAnsi="TH SarabunPSK" w:cs="TH SarabunPSK"/>
                <w:sz w:val="32"/>
                <w:szCs w:val="32"/>
                <w:cs/>
              </w:rPr>
              <w:t>เครือข่ายแกนหลัก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D0BB2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601" w:rsidRDefault="00665601">
      <w:r>
        <w:separator/>
      </w:r>
    </w:p>
  </w:endnote>
  <w:endnote w:type="continuationSeparator" w:id="0">
    <w:p w:rsidR="00665601" w:rsidRDefault="0066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601" w:rsidRDefault="00665601">
      <w:r>
        <w:separator/>
      </w:r>
    </w:p>
  </w:footnote>
  <w:footnote w:type="continuationSeparator" w:id="0">
    <w:p w:rsidR="00665601" w:rsidRDefault="00665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2E039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0020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2E039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0020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5DEC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56D98"/>
    <w:rsid w:val="00157916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1427B"/>
    <w:rsid w:val="00235C19"/>
    <w:rsid w:val="00251664"/>
    <w:rsid w:val="00254B64"/>
    <w:rsid w:val="00260B00"/>
    <w:rsid w:val="002632AB"/>
    <w:rsid w:val="00266EF2"/>
    <w:rsid w:val="002847E9"/>
    <w:rsid w:val="002D07A9"/>
    <w:rsid w:val="002D0BB2"/>
    <w:rsid w:val="002D0F9B"/>
    <w:rsid w:val="002D2958"/>
    <w:rsid w:val="002D67F4"/>
    <w:rsid w:val="002E039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26AF"/>
    <w:rsid w:val="00453A01"/>
    <w:rsid w:val="004572D8"/>
    <w:rsid w:val="004640F2"/>
    <w:rsid w:val="00466391"/>
    <w:rsid w:val="00487609"/>
    <w:rsid w:val="00490606"/>
    <w:rsid w:val="004B1D7E"/>
    <w:rsid w:val="004C323F"/>
    <w:rsid w:val="004C3B2B"/>
    <w:rsid w:val="004C5E52"/>
    <w:rsid w:val="004E7FDB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42748"/>
    <w:rsid w:val="00665601"/>
    <w:rsid w:val="006707C3"/>
    <w:rsid w:val="00680463"/>
    <w:rsid w:val="00682347"/>
    <w:rsid w:val="00690952"/>
    <w:rsid w:val="00697954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5346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22D"/>
    <w:rsid w:val="00841369"/>
    <w:rsid w:val="00841D3C"/>
    <w:rsid w:val="00842154"/>
    <w:rsid w:val="00846868"/>
    <w:rsid w:val="008503D5"/>
    <w:rsid w:val="00854223"/>
    <w:rsid w:val="00856178"/>
    <w:rsid w:val="00857347"/>
    <w:rsid w:val="00870555"/>
    <w:rsid w:val="00873FDD"/>
    <w:rsid w:val="0087746A"/>
    <w:rsid w:val="008A4E84"/>
    <w:rsid w:val="008D27EB"/>
    <w:rsid w:val="008E29D8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23570"/>
    <w:rsid w:val="00A303B1"/>
    <w:rsid w:val="00A325E0"/>
    <w:rsid w:val="00A33B2A"/>
    <w:rsid w:val="00A4208E"/>
    <w:rsid w:val="00A50AE4"/>
    <w:rsid w:val="00A541E6"/>
    <w:rsid w:val="00A560E5"/>
    <w:rsid w:val="00A74F3A"/>
    <w:rsid w:val="00A75DAC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E16DE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0EE7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65A"/>
    <w:rsid w:val="00DF5A0B"/>
    <w:rsid w:val="00E04588"/>
    <w:rsid w:val="00E13428"/>
    <w:rsid w:val="00E36CAD"/>
    <w:rsid w:val="00E379B3"/>
    <w:rsid w:val="00E40020"/>
    <w:rsid w:val="00E40DEB"/>
    <w:rsid w:val="00E52C4C"/>
    <w:rsid w:val="00E70398"/>
    <w:rsid w:val="00E873D6"/>
    <w:rsid w:val="00EA5CB0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31A3E"/>
    <w:rsid w:val="00F34E1D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EE4EA9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4E41A-C2F7-48FF-9663-3EC30907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23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15</cp:revision>
  <cp:lastPrinted>2019-05-22T03:43:00Z</cp:lastPrinted>
  <dcterms:created xsi:type="dcterms:W3CDTF">2019-04-11T03:59:00Z</dcterms:created>
  <dcterms:modified xsi:type="dcterms:W3CDTF">2019-06-11T09:17:00Z</dcterms:modified>
</cp:coreProperties>
</file>